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879574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0C879577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79575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79576" w14:textId="79A9C776" w:rsidR="00C44B8B" w:rsidRPr="00A65128" w:rsidRDefault="00486BA9" w:rsidP="00BA033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202А_326</w:t>
            </w:r>
          </w:p>
        </w:tc>
      </w:tr>
      <w:tr w:rsidR="00A67559" w:rsidRPr="00AD3C21" w14:paraId="0C87957A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9578" w14:textId="1345CE26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9579" w14:textId="7B3FE7F3" w:rsidR="00A67559" w:rsidRPr="00D3166C" w:rsidRDefault="00844A4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u w:val="single"/>
                <w:lang w:val="en-US"/>
              </w:rPr>
            </w:pPr>
            <w:r>
              <w:rPr>
                <w:b/>
                <w:color w:val="000000"/>
                <w:sz w:val="24"/>
                <w:szCs w:val="24"/>
              </w:rPr>
              <w:t>2333640</w:t>
            </w:r>
          </w:p>
        </w:tc>
      </w:tr>
    </w:tbl>
    <w:p w14:paraId="0C87957B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0C87957C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0C87957D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0C87957E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0C87957F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0C879580" w14:textId="77777777" w:rsidR="00C44B8B" w:rsidRPr="00CB6078" w:rsidRDefault="00C44B8B" w:rsidP="00C44B8B"/>
    <w:p w14:paraId="0C879581" w14:textId="77777777" w:rsidR="00C44B8B" w:rsidRPr="00CB6078" w:rsidRDefault="00C44B8B" w:rsidP="00C44B8B"/>
    <w:p w14:paraId="0C879582" w14:textId="77777777" w:rsidR="00C44B8B" w:rsidRPr="00CB6078" w:rsidRDefault="00C44B8B" w:rsidP="00C44B8B"/>
    <w:p w14:paraId="0C879583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0C879585" w14:textId="103F6A9E" w:rsidR="00612811" w:rsidRPr="00FA409A" w:rsidRDefault="004F6968" w:rsidP="00FA409A">
      <w:pPr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FA409A">
        <w:rPr>
          <w:b/>
          <w:bCs/>
          <w:sz w:val="26"/>
          <w:szCs w:val="26"/>
        </w:rPr>
        <w:t>линейной арматуры и гасителей вибрации</w:t>
      </w:r>
      <w:r w:rsidR="00FA409A">
        <w:rPr>
          <w:b/>
          <w:sz w:val="26"/>
          <w:szCs w:val="26"/>
        </w:rPr>
        <w:t xml:space="preserve"> </w:t>
      </w:r>
      <w:r w:rsidR="00FA409A">
        <w:rPr>
          <w:b/>
          <w:bCs/>
          <w:sz w:val="26"/>
          <w:szCs w:val="26"/>
        </w:rPr>
        <w:t>(</w:t>
      </w:r>
      <w:r w:rsidR="00D3166C" w:rsidRPr="00D3166C">
        <w:rPr>
          <w:b/>
          <w:color w:val="000000"/>
          <w:sz w:val="26"/>
          <w:szCs w:val="26"/>
        </w:rPr>
        <w:t>Проводник</w:t>
      </w:r>
      <w:r w:rsidR="00B4350A">
        <w:rPr>
          <w:b/>
          <w:color w:val="000000"/>
          <w:sz w:val="26"/>
          <w:szCs w:val="26"/>
        </w:rPr>
        <w:t xml:space="preserve">   </w:t>
      </w:r>
      <w:r w:rsidR="00844A44" w:rsidRPr="00D3166C">
        <w:rPr>
          <w:b/>
          <w:color w:val="000000"/>
          <w:sz w:val="26"/>
          <w:szCs w:val="26"/>
        </w:rPr>
        <w:t xml:space="preserve">заземляющий </w:t>
      </w:r>
      <w:r w:rsidR="00844A44" w:rsidRPr="00844A44">
        <w:rPr>
          <w:b/>
          <w:color w:val="000000"/>
          <w:sz w:val="26"/>
          <w:szCs w:val="26"/>
        </w:rPr>
        <w:t>ЗП-3 L1м 7.0182-9</w:t>
      </w:r>
      <w:r w:rsidR="00FA409A">
        <w:rPr>
          <w:b/>
          <w:color w:val="000000"/>
          <w:sz w:val="26"/>
          <w:szCs w:val="26"/>
        </w:rPr>
        <w:t>)</w:t>
      </w:r>
      <w:r w:rsidR="00280857">
        <w:rPr>
          <w:b/>
          <w:color w:val="000000"/>
          <w:sz w:val="26"/>
          <w:szCs w:val="26"/>
        </w:rPr>
        <w:t xml:space="preserve"> </w:t>
      </w:r>
      <w:r w:rsidR="00280857">
        <w:rPr>
          <w:b/>
          <w:sz w:val="26"/>
          <w:szCs w:val="26"/>
        </w:rPr>
        <w:t>(или эквивалент) Лот № 202A</w:t>
      </w:r>
      <w:r w:rsidR="00AA670B" w:rsidRPr="00FA409A">
        <w:rPr>
          <w:b/>
          <w:sz w:val="26"/>
          <w:szCs w:val="26"/>
        </w:rPr>
        <w:t xml:space="preserve"> </w:t>
      </w:r>
    </w:p>
    <w:p w14:paraId="0C879586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C879587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0DF41B58" w14:textId="77777777" w:rsidR="00702045" w:rsidRDefault="00702045" w:rsidP="00702045">
      <w:pPr>
        <w:pStyle w:val="1"/>
        <w:numPr>
          <w:ilvl w:val="0"/>
          <w:numId w:val="0"/>
        </w:numPr>
        <w:tabs>
          <w:tab w:val="left" w:pos="70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 3449-001-52819896-2010 «Арматура линейная».</w:t>
      </w:r>
    </w:p>
    <w:p w14:paraId="3287C75D" w14:textId="77777777" w:rsidR="002560DC" w:rsidRDefault="002560DC" w:rsidP="0026269E">
      <w:pPr>
        <w:tabs>
          <w:tab w:val="left" w:pos="1134"/>
        </w:tabs>
        <w:ind w:firstLine="709"/>
        <w:rPr>
          <w:sz w:val="24"/>
          <w:szCs w:val="24"/>
        </w:rPr>
      </w:pPr>
    </w:p>
    <w:p w14:paraId="1DF7FDB3" w14:textId="428EDBDD" w:rsidR="002560DC" w:rsidRDefault="002560DC" w:rsidP="00966B4A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p w14:paraId="4DCC775F" w14:textId="6DE6375A" w:rsidR="002560DC" w:rsidRDefault="00567E10" w:rsidP="0026269E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33E674C0" wp14:editId="6675CCD3">
            <wp:extent cx="5800090" cy="1990966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oundconductor-ZP3s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6269" cy="20136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b"/>
        <w:tblW w:w="10598" w:type="dxa"/>
        <w:tblLook w:val="04A0" w:firstRow="1" w:lastRow="0" w:firstColumn="1" w:lastColumn="0" w:noHBand="0" w:noVBand="1"/>
      </w:tblPr>
      <w:tblGrid>
        <w:gridCol w:w="2151"/>
        <w:gridCol w:w="2151"/>
        <w:gridCol w:w="2151"/>
        <w:gridCol w:w="4145"/>
      </w:tblGrid>
      <w:tr w:rsidR="001F1A9F" w:rsidRPr="0003474C" w14:paraId="548393D6" w14:textId="77777777" w:rsidTr="00702045">
        <w:tc>
          <w:tcPr>
            <w:tcW w:w="10598" w:type="dxa"/>
            <w:gridSpan w:val="4"/>
          </w:tcPr>
          <w:p w14:paraId="084830C4" w14:textId="014AE8D6" w:rsidR="001F1A9F" w:rsidRPr="0003474C" w:rsidRDefault="001F1A9F" w:rsidP="00777193">
            <w:pPr>
              <w:tabs>
                <w:tab w:val="left" w:pos="1134"/>
              </w:tabs>
              <w:ind w:firstLine="0"/>
              <w:jc w:val="center"/>
              <w:rPr>
                <w:b/>
              </w:rPr>
            </w:pPr>
            <w:r w:rsidRPr="0003474C">
              <w:rPr>
                <w:b/>
              </w:rPr>
              <w:t xml:space="preserve">Заземляющий проводник </w:t>
            </w:r>
            <w:r w:rsidRPr="00844A44">
              <w:rPr>
                <w:b/>
                <w:color w:val="000000"/>
                <w:sz w:val="26"/>
                <w:szCs w:val="26"/>
              </w:rPr>
              <w:t>ЗП-3 L1м 7.0182-9</w:t>
            </w:r>
          </w:p>
        </w:tc>
      </w:tr>
      <w:tr w:rsidR="001F1A9F" w14:paraId="72D191AA" w14:textId="77777777" w:rsidTr="00702045">
        <w:tc>
          <w:tcPr>
            <w:tcW w:w="2151" w:type="dxa"/>
          </w:tcPr>
          <w:p w14:paraId="56CB6144" w14:textId="77777777" w:rsidR="001F1A9F" w:rsidRDefault="001F1A9F" w:rsidP="00777193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>Поз.</w:t>
            </w:r>
          </w:p>
        </w:tc>
        <w:tc>
          <w:tcPr>
            <w:tcW w:w="2151" w:type="dxa"/>
          </w:tcPr>
          <w:p w14:paraId="535F5674" w14:textId="77777777" w:rsidR="001F1A9F" w:rsidRDefault="001F1A9F" w:rsidP="00777193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>Наименование</w:t>
            </w:r>
          </w:p>
        </w:tc>
        <w:tc>
          <w:tcPr>
            <w:tcW w:w="2151" w:type="dxa"/>
          </w:tcPr>
          <w:p w14:paraId="0B847770" w14:textId="77777777" w:rsidR="001F1A9F" w:rsidRDefault="001F1A9F" w:rsidP="00777193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>Кол-во</w:t>
            </w:r>
          </w:p>
        </w:tc>
        <w:tc>
          <w:tcPr>
            <w:tcW w:w="4145" w:type="dxa"/>
          </w:tcPr>
          <w:p w14:paraId="73E6A840" w14:textId="77777777" w:rsidR="001F1A9F" w:rsidRDefault="001F1A9F" w:rsidP="00777193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>Масса ед., кг</w:t>
            </w:r>
          </w:p>
        </w:tc>
      </w:tr>
      <w:tr w:rsidR="001F1A9F" w14:paraId="5E113E12" w14:textId="77777777" w:rsidTr="00702045">
        <w:tc>
          <w:tcPr>
            <w:tcW w:w="2151" w:type="dxa"/>
          </w:tcPr>
          <w:p w14:paraId="6CCE0EAE" w14:textId="77777777" w:rsidR="001F1A9F" w:rsidRDefault="001F1A9F" w:rsidP="00777193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51" w:type="dxa"/>
          </w:tcPr>
          <w:p w14:paraId="38162704" w14:textId="77777777" w:rsidR="001F1A9F" w:rsidRDefault="001F1A9F" w:rsidP="00777193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>Круг 10</w:t>
            </w:r>
          </w:p>
        </w:tc>
        <w:tc>
          <w:tcPr>
            <w:tcW w:w="2151" w:type="dxa"/>
          </w:tcPr>
          <w:p w14:paraId="44E39D65" w14:textId="77777777" w:rsidR="001F1A9F" w:rsidRDefault="001F1A9F" w:rsidP="00777193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45" w:type="dxa"/>
          </w:tcPr>
          <w:p w14:paraId="6B19F678" w14:textId="77777777" w:rsidR="001F1A9F" w:rsidRDefault="001F1A9F" w:rsidP="00777193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0,62</w:t>
            </w:r>
          </w:p>
        </w:tc>
      </w:tr>
      <w:tr w:rsidR="001F1A9F" w14:paraId="68DA0AFF" w14:textId="77777777" w:rsidTr="00702045">
        <w:tc>
          <w:tcPr>
            <w:tcW w:w="2151" w:type="dxa"/>
          </w:tcPr>
          <w:p w14:paraId="568728B5" w14:textId="77777777" w:rsidR="001F1A9F" w:rsidRDefault="001F1A9F" w:rsidP="00777193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51" w:type="dxa"/>
          </w:tcPr>
          <w:p w14:paraId="1A317E60" w14:textId="35ABEB77" w:rsidR="001F1A9F" w:rsidRDefault="001F1A9F" w:rsidP="00777193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>Полоса 4x30</w:t>
            </w:r>
          </w:p>
        </w:tc>
        <w:tc>
          <w:tcPr>
            <w:tcW w:w="2151" w:type="dxa"/>
          </w:tcPr>
          <w:p w14:paraId="77C9DB73" w14:textId="2E133FBF" w:rsidR="001F1A9F" w:rsidRDefault="004E7477" w:rsidP="00777193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45" w:type="dxa"/>
          </w:tcPr>
          <w:p w14:paraId="15F4BBEC" w14:textId="77777777" w:rsidR="001F1A9F" w:rsidRDefault="001F1A9F" w:rsidP="00777193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0,12</w:t>
            </w:r>
          </w:p>
        </w:tc>
      </w:tr>
      <w:tr w:rsidR="001F1A9F" w14:paraId="1B8F7187" w14:textId="77777777" w:rsidTr="00702045">
        <w:tc>
          <w:tcPr>
            <w:tcW w:w="10598" w:type="dxa"/>
            <w:gridSpan w:val="4"/>
          </w:tcPr>
          <w:p w14:paraId="0FE4D6AB" w14:textId="77777777" w:rsidR="001F1A9F" w:rsidRPr="008264DE" w:rsidRDefault="001F1A9F" w:rsidP="00777193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8264DE">
              <w:rPr>
                <w:sz w:val="24"/>
                <w:szCs w:val="24"/>
              </w:rPr>
              <w:t>1. Сварку производить электродом Э42А ГОСТ9467-75.</w:t>
            </w:r>
          </w:p>
          <w:p w14:paraId="590C2587" w14:textId="77777777" w:rsidR="001F1A9F" w:rsidRPr="008264DE" w:rsidRDefault="001F1A9F" w:rsidP="00777193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8264DE">
              <w:rPr>
                <w:sz w:val="24"/>
                <w:szCs w:val="24"/>
              </w:rPr>
              <w:t>Катеты швов kf =5 мм.</w:t>
            </w:r>
          </w:p>
          <w:p w14:paraId="420889DA" w14:textId="68AA834F" w:rsidR="001F1A9F" w:rsidRPr="008264DE" w:rsidRDefault="001F1A9F" w:rsidP="00777193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8264DE">
              <w:rPr>
                <w:sz w:val="24"/>
                <w:szCs w:val="24"/>
              </w:rPr>
              <w:t xml:space="preserve">2. Проводник </w:t>
            </w:r>
            <w:r w:rsidR="00C525A5">
              <w:rPr>
                <w:sz w:val="24"/>
                <w:szCs w:val="24"/>
              </w:rPr>
              <w:t>ЗП3</w:t>
            </w:r>
            <w:r w:rsidRPr="008264DE">
              <w:rPr>
                <w:sz w:val="24"/>
                <w:szCs w:val="24"/>
              </w:rPr>
              <w:t xml:space="preserve"> изготавливать отрезками длиной не менее трех метров.</w:t>
            </w:r>
          </w:p>
          <w:p w14:paraId="5C9D59EB" w14:textId="3A2CC343" w:rsidR="001F1A9F" w:rsidRDefault="006C5208" w:rsidP="00777193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Масса ЗП3</w:t>
            </w:r>
            <w:r w:rsidR="001F1A9F" w:rsidRPr="008264DE">
              <w:rPr>
                <w:sz w:val="24"/>
                <w:szCs w:val="24"/>
              </w:rPr>
              <w:t xml:space="preserve"> дана на один метр.</w:t>
            </w:r>
          </w:p>
        </w:tc>
      </w:tr>
    </w:tbl>
    <w:p w14:paraId="21EA3467" w14:textId="77777777" w:rsidR="002560DC" w:rsidRPr="00CB6078" w:rsidRDefault="002560DC" w:rsidP="0026269E">
      <w:pPr>
        <w:tabs>
          <w:tab w:val="left" w:pos="1134"/>
        </w:tabs>
        <w:ind w:firstLine="709"/>
        <w:rPr>
          <w:sz w:val="24"/>
          <w:szCs w:val="24"/>
        </w:rPr>
      </w:pPr>
    </w:p>
    <w:p w14:paraId="0C879589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0C87958A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3BB861FA" w14:textId="4F6BEC33" w:rsidR="00C2574B" w:rsidRPr="00A24900" w:rsidRDefault="00C2574B" w:rsidP="00C2574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0C87958C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C87958D" w14:textId="57ACFB30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C87958F" w14:textId="222D4B96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C879590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>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C879591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0C879592" w14:textId="052849B8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0539A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0C879593" w14:textId="6A2678D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0A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C879594" w14:textId="32C2F0A4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 w:rsidR="00FA409A">
        <w:rPr>
          <w:sz w:val="24"/>
          <w:szCs w:val="24"/>
        </w:rPr>
        <w:t xml:space="preserve"> продукции</w:t>
      </w:r>
      <w:r w:rsidR="004D4E32" w:rsidRPr="00CB6078">
        <w:rPr>
          <w:sz w:val="24"/>
          <w:szCs w:val="24"/>
        </w:rPr>
        <w:t>.</w:t>
      </w:r>
      <w:r w:rsidR="00F66FC0" w:rsidRPr="00CB6078">
        <w:rPr>
          <w:sz w:val="24"/>
          <w:szCs w:val="24"/>
        </w:rPr>
        <w:t xml:space="preserve"> </w:t>
      </w:r>
    </w:p>
    <w:p w14:paraId="0C879595" w14:textId="73338E4C" w:rsidR="00DE0C6D" w:rsidRPr="00F64720" w:rsidRDefault="00843900" w:rsidP="00C2574B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702045">
        <w:rPr>
          <w:sz w:val="24"/>
          <w:szCs w:val="24"/>
        </w:rPr>
        <w:tab/>
      </w:r>
      <w:r w:rsidR="00280857" w:rsidRPr="00702045">
        <w:rPr>
          <w:sz w:val="24"/>
          <w:szCs w:val="24"/>
        </w:rPr>
        <w:t>2.2. Победитель закупки на право заключения договора на поставку заявленной номенклатуры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предложении.</w:t>
      </w:r>
    </w:p>
    <w:p w14:paraId="0C879596" w14:textId="292F96E8" w:rsidR="001C72DB" w:rsidRPr="00FE7B14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33911221" w14:textId="5F714AF6" w:rsidR="00702045" w:rsidRDefault="00702045" w:rsidP="0070204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 3449-001-52819896-2010 «Арматура линейная».</w:t>
      </w:r>
    </w:p>
    <w:p w14:paraId="0C879598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0C87959A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0C87959B" w14:textId="3EB98997"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C87959C" w14:textId="77777777"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14:paraId="0C87959D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C87959E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C87959F" w14:textId="77777777"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14:paraId="0C8795A0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lastRenderedPageBreak/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0C8795A1" w14:textId="2CF835D4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52136D">
        <w:rPr>
          <w:szCs w:val="24"/>
        </w:rPr>
        <w:t>поста</w:t>
      </w:r>
      <w:r w:rsidR="00446A53" w:rsidRPr="00446A53">
        <w:rPr>
          <w:szCs w:val="24"/>
        </w:rPr>
        <w:t>вки</w:t>
      </w:r>
      <w:r w:rsidR="00F92D7E" w:rsidRPr="00446A53">
        <w:rPr>
          <w:szCs w:val="24"/>
        </w:rPr>
        <w:t>.</w:t>
      </w:r>
    </w:p>
    <w:p w14:paraId="0C8795A2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C8795A3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0C8795A4" w14:textId="6AD9B162" w:rsidR="004F4E9E" w:rsidRPr="00CB6078" w:rsidRDefault="0024068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поставляемую продукцию должна распространяться не менее чем на 60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C8795A5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C8795A6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0C8795A7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0C8795A8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C8795A9" w14:textId="1A7A36C1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0C8795AA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0C8795AB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0C8795AC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C8795AD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0C8795AE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0C8795AF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0C8795B0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</w:t>
      </w:r>
      <w:bookmarkStart w:id="0" w:name="_GoBack"/>
      <w:bookmarkEnd w:id="0"/>
      <w:r>
        <w:rPr>
          <w:sz w:val="24"/>
          <w:szCs w:val="24"/>
        </w:rPr>
        <w:t>сти, маркировочные данные наносятся на тару или этикетку.</w:t>
      </w:r>
    </w:p>
    <w:p w14:paraId="0C8795B1" w14:textId="5D9337AB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0C8795B2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C8795B3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0C8795B4" w14:textId="77777777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C8795B5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0C8795B8" w14:textId="77777777" w:rsidR="001D6900" w:rsidRPr="00CB6078" w:rsidRDefault="001D6900" w:rsidP="00451C4D">
      <w:pPr>
        <w:rPr>
          <w:sz w:val="26"/>
          <w:szCs w:val="26"/>
        </w:rPr>
      </w:pPr>
    </w:p>
    <w:p w14:paraId="0C8795B9" w14:textId="77777777" w:rsidR="004A2665" w:rsidRPr="00CB6078" w:rsidRDefault="004A2665" w:rsidP="00451C4D">
      <w:pPr>
        <w:rPr>
          <w:sz w:val="26"/>
          <w:szCs w:val="26"/>
        </w:rPr>
      </w:pPr>
    </w:p>
    <w:p w14:paraId="0C8795BA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C8795BB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0C8795BC" w14:textId="77777777" w:rsidR="008A5CA5" w:rsidRDefault="008A5CA5" w:rsidP="008F73A3">
      <w:pPr>
        <w:ind w:firstLine="0"/>
        <w:rPr>
          <w:sz w:val="26"/>
          <w:szCs w:val="26"/>
        </w:rPr>
      </w:pPr>
    </w:p>
    <w:p w14:paraId="0C8795BD" w14:textId="77777777" w:rsidR="0026269E" w:rsidRDefault="0026269E" w:rsidP="008F73A3">
      <w:pPr>
        <w:ind w:firstLine="0"/>
        <w:rPr>
          <w:sz w:val="26"/>
          <w:szCs w:val="26"/>
        </w:rPr>
      </w:pPr>
    </w:p>
    <w:p w14:paraId="0C8795BE" w14:textId="77777777" w:rsidR="0026269E" w:rsidRDefault="0026269E" w:rsidP="008F73A3">
      <w:pPr>
        <w:ind w:firstLine="0"/>
        <w:rPr>
          <w:sz w:val="26"/>
          <w:szCs w:val="26"/>
        </w:rPr>
      </w:pPr>
    </w:p>
    <w:p w14:paraId="0C8795BF" w14:textId="77777777" w:rsidR="0026269E" w:rsidRDefault="0026269E" w:rsidP="008F73A3">
      <w:pPr>
        <w:ind w:firstLine="0"/>
        <w:rPr>
          <w:sz w:val="26"/>
          <w:szCs w:val="26"/>
        </w:rPr>
      </w:pPr>
    </w:p>
    <w:p w14:paraId="0C8795C0" w14:textId="77777777" w:rsidR="0026269E" w:rsidRDefault="0026269E" w:rsidP="008F73A3">
      <w:pPr>
        <w:ind w:firstLine="0"/>
        <w:rPr>
          <w:sz w:val="26"/>
          <w:szCs w:val="26"/>
        </w:rPr>
      </w:pPr>
    </w:p>
    <w:sectPr w:rsidR="0026269E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BA778D" w14:textId="77777777" w:rsidR="009D4373" w:rsidRDefault="009D4373">
      <w:r>
        <w:separator/>
      </w:r>
    </w:p>
  </w:endnote>
  <w:endnote w:type="continuationSeparator" w:id="0">
    <w:p w14:paraId="0DAC6CD3" w14:textId="77777777" w:rsidR="009D4373" w:rsidRDefault="009D4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886DAF" w14:textId="77777777" w:rsidR="009D4373" w:rsidRDefault="009D4373">
      <w:r>
        <w:separator/>
      </w:r>
    </w:p>
  </w:footnote>
  <w:footnote w:type="continuationSeparator" w:id="0">
    <w:p w14:paraId="57EA144D" w14:textId="77777777" w:rsidR="009D4373" w:rsidRDefault="009D43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8795C5" w14:textId="77777777" w:rsidR="00AD7048" w:rsidRDefault="006149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C8795C6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0859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39A0"/>
    <w:rsid w:val="000544E5"/>
    <w:rsid w:val="00057FBD"/>
    <w:rsid w:val="00062FD5"/>
    <w:rsid w:val="000630F6"/>
    <w:rsid w:val="00064749"/>
    <w:rsid w:val="00071958"/>
    <w:rsid w:val="0007491B"/>
    <w:rsid w:val="00076E0A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1AD6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06B1"/>
    <w:rsid w:val="001D2559"/>
    <w:rsid w:val="001D5D1C"/>
    <w:rsid w:val="001D6900"/>
    <w:rsid w:val="001E319B"/>
    <w:rsid w:val="001E634A"/>
    <w:rsid w:val="001E6D26"/>
    <w:rsid w:val="001F090B"/>
    <w:rsid w:val="001F19B0"/>
    <w:rsid w:val="001F1A9F"/>
    <w:rsid w:val="001F3E7B"/>
    <w:rsid w:val="001F5706"/>
    <w:rsid w:val="001F6CEB"/>
    <w:rsid w:val="001F78FD"/>
    <w:rsid w:val="001F7A2A"/>
    <w:rsid w:val="002030C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68F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0DC"/>
    <w:rsid w:val="002561DE"/>
    <w:rsid w:val="00260830"/>
    <w:rsid w:val="00260A64"/>
    <w:rsid w:val="0026269E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0857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04FB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973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49EB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57AF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6AC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6BA9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3B58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6093"/>
    <w:rsid w:val="004E0944"/>
    <w:rsid w:val="004E144D"/>
    <w:rsid w:val="004E1C6C"/>
    <w:rsid w:val="004E2B24"/>
    <w:rsid w:val="004E4196"/>
    <w:rsid w:val="004E474C"/>
    <w:rsid w:val="004E6C6E"/>
    <w:rsid w:val="004E7477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36D"/>
    <w:rsid w:val="00521C4A"/>
    <w:rsid w:val="0052201D"/>
    <w:rsid w:val="005247BF"/>
    <w:rsid w:val="00524D4F"/>
    <w:rsid w:val="0052606E"/>
    <w:rsid w:val="005263EE"/>
    <w:rsid w:val="00526D5D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3BD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67E10"/>
    <w:rsid w:val="0057500D"/>
    <w:rsid w:val="00577366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49EE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274"/>
    <w:rsid w:val="00633BF3"/>
    <w:rsid w:val="00633E6D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2F92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5208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045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7B0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4A44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4FE2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5880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6B4A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4373"/>
    <w:rsid w:val="009D50D5"/>
    <w:rsid w:val="009D5301"/>
    <w:rsid w:val="009D5B2B"/>
    <w:rsid w:val="009D7A8D"/>
    <w:rsid w:val="009E2943"/>
    <w:rsid w:val="009E2CC6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3794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0ED"/>
    <w:rsid w:val="00A579B6"/>
    <w:rsid w:val="00A57AE8"/>
    <w:rsid w:val="00A603CB"/>
    <w:rsid w:val="00A60A6E"/>
    <w:rsid w:val="00A61E88"/>
    <w:rsid w:val="00A62E64"/>
    <w:rsid w:val="00A65128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0E67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1768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350A"/>
    <w:rsid w:val="00B45886"/>
    <w:rsid w:val="00B45EAF"/>
    <w:rsid w:val="00B51EB6"/>
    <w:rsid w:val="00B54E2D"/>
    <w:rsid w:val="00B55DE6"/>
    <w:rsid w:val="00B57303"/>
    <w:rsid w:val="00B57A29"/>
    <w:rsid w:val="00B618C6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33A"/>
    <w:rsid w:val="00BA0DE5"/>
    <w:rsid w:val="00BA19D6"/>
    <w:rsid w:val="00BA1FDC"/>
    <w:rsid w:val="00BA2631"/>
    <w:rsid w:val="00BA654F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4B"/>
    <w:rsid w:val="00C25783"/>
    <w:rsid w:val="00C25DF4"/>
    <w:rsid w:val="00C30D0D"/>
    <w:rsid w:val="00C338F5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5A5"/>
    <w:rsid w:val="00C52D31"/>
    <w:rsid w:val="00C53688"/>
    <w:rsid w:val="00C53FB5"/>
    <w:rsid w:val="00C54E2B"/>
    <w:rsid w:val="00C5500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4E01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2EFA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24BE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66C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698"/>
    <w:rsid w:val="00D61ED8"/>
    <w:rsid w:val="00D638FA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47F75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489C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342F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09A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44F0"/>
    <w:rsid w:val="00FE0188"/>
    <w:rsid w:val="00FE1EF2"/>
    <w:rsid w:val="00FE2964"/>
    <w:rsid w:val="00FE2CE8"/>
    <w:rsid w:val="00FE35CE"/>
    <w:rsid w:val="00FE3F0A"/>
    <w:rsid w:val="00FE45C1"/>
    <w:rsid w:val="00FE7B14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879574"/>
  <w15:docId w15:val="{37F566D5-ED68-4623-9499-4C8CF6E73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rsid w:val="00702045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ADAC1-F5B2-47FD-A307-AE9B5E1514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C3A867-A3FB-4999-B83C-1F515C6C10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14C103-F681-4C88-8F29-74F80A90E12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0BF59C9B-7AB7-4559-A8FC-4014C253A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17</TotalTime>
  <Pages>1</Pages>
  <Words>1188</Words>
  <Characters>6774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7947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Циркова Людмила Валерьевна</cp:lastModifiedBy>
  <cp:revision>22</cp:revision>
  <cp:lastPrinted>2010-09-30T13:29:00Z</cp:lastPrinted>
  <dcterms:created xsi:type="dcterms:W3CDTF">2022-12-29T12:25:00Z</dcterms:created>
  <dcterms:modified xsi:type="dcterms:W3CDTF">2023-02-16T10:28:00Z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